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E99086" w14:textId="5DF6E592" w:rsidR="00071526" w:rsidRPr="00071526" w:rsidRDefault="00071526" w:rsidP="00071526"/>
    <w:p w14:paraId="415A3E38" w14:textId="77777777" w:rsidR="002A7740" w:rsidRPr="00086D5A" w:rsidRDefault="002A7740" w:rsidP="002A7740">
      <w:pPr>
        <w:tabs>
          <w:tab w:val="left" w:pos="5410"/>
        </w:tabs>
        <w:rPr>
          <w:rFonts w:ascii="Arial" w:hAnsi="Arial" w:cs="Arial"/>
        </w:rPr>
      </w:pPr>
      <w:r w:rsidRPr="00867F3C">
        <w:rPr>
          <w:rFonts w:ascii="Arial" w:hAnsi="Arial" w:cs="Arial"/>
        </w:rPr>
        <w:t>Nome: ___________________________________ Data: _________________</w:t>
      </w:r>
      <w:r>
        <w:rPr>
          <w:rFonts w:ascii="Arial" w:hAnsi="Arial" w:cs="Arial"/>
        </w:rPr>
        <w:br/>
      </w:r>
    </w:p>
    <w:p w14:paraId="66A2650D" w14:textId="5A990256" w:rsidR="002615A5" w:rsidRPr="003A2918" w:rsidRDefault="00CD1AAC" w:rsidP="00937306">
      <w:pPr>
        <w:spacing w:line="360" w:lineRule="auto"/>
        <w:jc w:val="both"/>
        <w:rPr>
          <w:rFonts w:ascii="Arial" w:hAnsi="Arial" w:cs="Arial"/>
        </w:rPr>
      </w:pP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BD6B03" wp14:editId="4CBF0B2F">
                <wp:simplePos x="0" y="0"/>
                <wp:positionH relativeFrom="column">
                  <wp:posOffset>-629920</wp:posOffset>
                </wp:positionH>
                <wp:positionV relativeFrom="paragraph">
                  <wp:posOffset>30480</wp:posOffset>
                </wp:positionV>
                <wp:extent cx="6632575" cy="50863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2575" cy="508635"/>
                        </a:xfrm>
                        <a:prstGeom prst="rect">
                          <a:avLst/>
                        </a:prstGeom>
                        <a:solidFill>
                          <a:srgbClr val="1F628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8D838D" w14:textId="48B0708D" w:rsidR="00071526" w:rsidRPr="004B4EC8" w:rsidRDefault="00E0410A" w:rsidP="00071526">
                            <w:pPr>
                              <w:jc w:val="right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 xml:space="preserve">Programar </w:t>
                            </w:r>
                            <w:r w:rsidR="00611933"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um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 xml:space="preserve"> 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D6B03" id="Retângulo 32" o:spid="_x0000_s1026" style="position:absolute;left:0;text-align:left;margin-left:-49.6pt;margin-top:2.4pt;width:522.25pt;height:40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" fillcolor="#1f628e" stroked="f" strokeweight="1pt">
                <v:textbox>
                  <w:txbxContent>
                    <w:p w14:paraId="7E8D838D" w14:textId="48B0708D" w:rsidR="00071526" w:rsidRPr="004B4EC8" w:rsidRDefault="00E0410A" w:rsidP="00071526">
                      <w:pPr>
                        <w:jc w:val="right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 xml:space="preserve">Programar </w:t>
                      </w:r>
                      <w:r w:rsidR="00611933">
                        <w:rPr>
                          <w:rFonts w:ascii="Arial" w:hAnsi="Arial" w:cs="Arial"/>
                          <w:sz w:val="48"/>
                          <w:szCs w:val="48"/>
                        </w:rPr>
                        <w:t>um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 xml:space="preserve"> ator</w:t>
                      </w:r>
                    </w:p>
                  </w:txbxContent>
                </v:textbox>
              </v:rect>
            </w:pict>
          </mc:Fallback>
        </mc:AlternateContent>
      </w: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81CF3A6" wp14:editId="351DCFAB">
                <wp:simplePos x="0" y="0"/>
                <wp:positionH relativeFrom="column">
                  <wp:posOffset>-492760</wp:posOffset>
                </wp:positionH>
                <wp:positionV relativeFrom="paragraph">
                  <wp:posOffset>102870</wp:posOffset>
                </wp:positionV>
                <wp:extent cx="922020" cy="362585"/>
                <wp:effectExtent l="0" t="0" r="5080" b="5715"/>
                <wp:wrapNone/>
                <wp:docPr id="33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362585"/>
                        </a:xfrm>
                        <a:prstGeom prst="rect">
                          <a:avLst/>
                        </a:prstGeom>
                        <a:solidFill>
                          <a:srgbClr val="A7B9C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2C866" w14:textId="584CBF20" w:rsidR="00071526" w:rsidRDefault="00DB5100" w:rsidP="00071526">
                            <w:pPr>
                              <w:jc w:val="center"/>
                            </w:pPr>
                            <w:r>
                              <w:t>Offline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1CF3A6" id="Retângulo 33" o:spid="_x0000_s1027" style="position:absolute;left:0;text-align:left;margin-left:-38.8pt;margin-top:8.1pt;width:72.6pt;height:28.5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" fillcolor="#a7b9cb" stroked="f" strokeweight="1pt">
                <v:textbox>
                  <w:txbxContent>
                    <w:p w14:paraId="1A72C866" w14:textId="584CBF20" w:rsidR="00071526" w:rsidRDefault="00DB5100" w:rsidP="00071526">
                      <w:pPr>
                        <w:jc w:val="center"/>
                      </w:pPr>
                      <w:r>
                        <w:t>Offline</w:t>
                      </w:r>
                    </w:p>
                  </w:txbxContent>
                </v:textbox>
              </v:rect>
            </w:pict>
          </mc:Fallback>
        </mc:AlternateContent>
      </w:r>
      <w:r>
        <w:br/>
      </w:r>
      <w:r>
        <w:br/>
      </w:r>
    </w:p>
    <w:p w14:paraId="46840D7D" w14:textId="41A9F93C" w:rsidR="002615A5" w:rsidRDefault="00611933" w:rsidP="00937306">
      <w:pPr>
        <w:spacing w:line="360" w:lineRule="auto"/>
        <w:jc w:val="both"/>
        <w:rPr>
          <w:noProof/>
        </w:rPr>
      </w:pPr>
      <w:r>
        <w:rPr>
          <w:rFonts w:ascii="Arial" w:hAnsi="Arial" w:cs="Arial"/>
        </w:rPr>
        <w:t xml:space="preserve">1 </w:t>
      </w:r>
      <w:r w:rsidR="009E4AE8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 xml:space="preserve">Inicia a tua tarefa através do site </w:t>
      </w:r>
      <w:r w:rsidRPr="004F56D5">
        <w:rPr>
          <w:rFonts w:ascii="Arial" w:hAnsi="Arial" w:cs="Arial"/>
          <w:b/>
          <w:bCs/>
        </w:rPr>
        <w:t>scratch.mit.edu</w:t>
      </w:r>
      <w:r w:rsidR="009E4AE8">
        <w:rPr>
          <w:rFonts w:ascii="Arial" w:hAnsi="Arial" w:cs="Arial"/>
        </w:rPr>
        <w:t xml:space="preserve"> e clica em Criar.</w:t>
      </w:r>
      <w:r w:rsidR="009E4AE8" w:rsidRPr="009E4AE8">
        <w:rPr>
          <w:noProof/>
        </w:rPr>
        <w:t xml:space="preserve"> </w:t>
      </w:r>
    </w:p>
    <w:p w14:paraId="2845DAF7" w14:textId="4D555FA2" w:rsidR="009E4AE8" w:rsidRDefault="009E4AE8" w:rsidP="00937306">
      <w:pPr>
        <w:spacing w:line="360" w:lineRule="auto"/>
        <w:jc w:val="both"/>
        <w:rPr>
          <w:noProof/>
        </w:rPr>
      </w:pPr>
      <w:r w:rsidRPr="009E4AE8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6A36A3" wp14:editId="76E8C526">
                <wp:simplePos x="0" y="0"/>
                <wp:positionH relativeFrom="column">
                  <wp:posOffset>1472565</wp:posOffset>
                </wp:positionH>
                <wp:positionV relativeFrom="paragraph">
                  <wp:posOffset>59966</wp:posOffset>
                </wp:positionV>
                <wp:extent cx="1258432" cy="595718"/>
                <wp:effectExtent l="0" t="0" r="0" b="1270"/>
                <wp:wrapNone/>
                <wp:docPr id="18" name="Anel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98B429-18CA-EB40-B3FA-288F35EB469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432" cy="595718"/>
                        </a:xfrm>
                        <a:prstGeom prst="donut">
                          <a:avLst>
                            <a:gd name="adj" fmla="val 8907"/>
                          </a:avLst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4CF225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Anel 17" o:spid="_x0000_s1026" type="#_x0000_t23" style="position:absolute;margin-left:115.95pt;margin-top:4.7pt;width:99.1pt;height:46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" adj="911" fillcolor="#c00000" stroked="f" strokeweight="1pt">
                <v:stroke joinstyle="miter"/>
              </v:shape>
            </w:pict>
          </mc:Fallback>
        </mc:AlternateContent>
      </w:r>
      <w:r>
        <w:rPr>
          <w:rFonts w:ascii="Arial" w:hAnsi="Arial" w:cs="Arial"/>
          <w:noProof/>
        </w:rPr>
        <w:drawing>
          <wp:anchor distT="0" distB="0" distL="114300" distR="114300" simplePos="0" relativeHeight="251669504" behindDoc="0" locked="0" layoutInCell="1" allowOverlap="1" wp14:anchorId="77F9AD23" wp14:editId="13F129EB">
            <wp:simplePos x="0" y="0"/>
            <wp:positionH relativeFrom="column">
              <wp:posOffset>592228</wp:posOffset>
            </wp:positionH>
            <wp:positionV relativeFrom="paragraph">
              <wp:posOffset>-4445</wp:posOffset>
            </wp:positionV>
            <wp:extent cx="4582987" cy="688064"/>
            <wp:effectExtent l="0" t="0" r="1905" b="0"/>
            <wp:wrapNone/>
            <wp:docPr id="2" name="Imagem 2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Uma imagem com texto&#10;&#10;Descrição gerada automaticamente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55" t="16375" r="56336" b="75839"/>
                    <a:stretch/>
                  </pic:blipFill>
                  <pic:spPr bwMode="auto">
                    <a:xfrm>
                      <a:off x="0" y="0"/>
                      <a:ext cx="4582987" cy="688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8F9D43" w14:textId="76A0469A" w:rsidR="009E4AE8" w:rsidRDefault="009E4AE8" w:rsidP="00937306">
      <w:pPr>
        <w:spacing w:line="360" w:lineRule="auto"/>
        <w:jc w:val="both"/>
        <w:rPr>
          <w:noProof/>
        </w:rPr>
      </w:pPr>
    </w:p>
    <w:p w14:paraId="5D05A770" w14:textId="77777777" w:rsidR="004F56D5" w:rsidRDefault="004F56D5" w:rsidP="00937306">
      <w:pPr>
        <w:spacing w:line="360" w:lineRule="auto"/>
        <w:jc w:val="both"/>
        <w:rPr>
          <w:noProof/>
        </w:rPr>
      </w:pPr>
    </w:p>
    <w:p w14:paraId="15A77745" w14:textId="742C17C6" w:rsidR="009E4AE8" w:rsidRPr="00DC04B6" w:rsidRDefault="006B5596" w:rsidP="00937306">
      <w:pPr>
        <w:spacing w:line="360" w:lineRule="auto"/>
        <w:jc w:val="both"/>
        <w:rPr>
          <w:rFonts w:ascii="Arial" w:hAnsi="Arial" w:cs="Arial"/>
          <w:noProof/>
        </w:rPr>
      </w:pPr>
      <w:r w:rsidRPr="00DC04B6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6395835" wp14:editId="40220253">
                <wp:simplePos x="0" y="0"/>
                <wp:positionH relativeFrom="column">
                  <wp:posOffset>1398490</wp:posOffset>
                </wp:positionH>
                <wp:positionV relativeFrom="paragraph">
                  <wp:posOffset>391519</wp:posOffset>
                </wp:positionV>
                <wp:extent cx="1258432" cy="595718"/>
                <wp:effectExtent l="0" t="0" r="0" b="1270"/>
                <wp:wrapNone/>
                <wp:docPr id="3" name="Anel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432" cy="595718"/>
                        </a:xfrm>
                        <a:prstGeom prst="donut">
                          <a:avLst>
                            <a:gd name="adj" fmla="val 8907"/>
                          </a:avLst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FD8D3A" id="Anel 17" o:spid="_x0000_s1026" type="#_x0000_t23" style="position:absolute;margin-left:110.1pt;margin-top:30.85pt;width:99.1pt;height:46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" adj="911" fillcolor="#c00000" stroked="f" strokeweight="1pt">
                <v:stroke joinstyle="miter"/>
              </v:shape>
            </w:pict>
          </mc:Fallback>
        </mc:AlternateContent>
      </w:r>
      <w:r w:rsidRPr="00DC04B6">
        <w:rPr>
          <w:rFonts w:ascii="Arial" w:hAnsi="Arial" w:cs="Arial"/>
        </w:rPr>
        <w:drawing>
          <wp:anchor distT="0" distB="0" distL="114300" distR="114300" simplePos="0" relativeHeight="251666432" behindDoc="0" locked="0" layoutInCell="1" allowOverlap="1" wp14:anchorId="0A716995" wp14:editId="6C997393">
            <wp:simplePos x="0" y="0"/>
            <wp:positionH relativeFrom="margin">
              <wp:posOffset>594756</wp:posOffset>
            </wp:positionH>
            <wp:positionV relativeFrom="paragraph">
              <wp:posOffset>327239</wp:posOffset>
            </wp:positionV>
            <wp:extent cx="4582795" cy="777846"/>
            <wp:effectExtent l="0" t="0" r="1905" b="0"/>
            <wp:wrapNone/>
            <wp:docPr id="4" name="Imagem 3" descr="Uma imagem com texto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A5605C27-AA09-3949-B959-916DE118111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3" descr="Uma imagem com texto&#10;&#10;Descrição gerada automaticamente">
                      <a:extLst>
                        <a:ext uri="{FF2B5EF4-FFF2-40B4-BE49-F238E27FC236}">
                          <a16:creationId xmlns:a16="http://schemas.microsoft.com/office/drawing/2014/main" id="{A5605C27-AA09-3949-B959-916DE118111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602" r="70620" b="93228"/>
                    <a:stretch/>
                  </pic:blipFill>
                  <pic:spPr bwMode="auto">
                    <a:xfrm>
                      <a:off x="0" y="0"/>
                      <a:ext cx="4597984" cy="780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4AE8" w:rsidRPr="00DC04B6">
        <w:rPr>
          <w:rFonts w:ascii="Arial" w:hAnsi="Arial" w:cs="Arial"/>
          <w:noProof/>
        </w:rPr>
        <w:t xml:space="preserve">2 </w:t>
      </w:r>
      <w:r w:rsidR="004F56D5">
        <w:rPr>
          <w:rFonts w:ascii="Arial" w:hAnsi="Arial" w:cs="Arial"/>
          <w:noProof/>
        </w:rPr>
        <w:t>-</w:t>
      </w:r>
      <w:r w:rsidR="009E4AE8" w:rsidRPr="00DC04B6">
        <w:rPr>
          <w:rFonts w:ascii="Arial" w:hAnsi="Arial" w:cs="Arial"/>
          <w:noProof/>
        </w:rPr>
        <w:t xml:space="preserve"> Caso o teu Scratch não esteja em </w:t>
      </w:r>
      <w:r w:rsidRPr="00DC04B6">
        <w:rPr>
          <w:rFonts w:ascii="Arial" w:hAnsi="Arial" w:cs="Arial"/>
          <w:noProof/>
        </w:rPr>
        <w:t>português, seleciona a respetiva língua.</w:t>
      </w:r>
    </w:p>
    <w:p w14:paraId="1E10B898" w14:textId="3644C070" w:rsidR="006B5596" w:rsidRDefault="006B5596" w:rsidP="00937306">
      <w:pPr>
        <w:spacing w:line="360" w:lineRule="auto"/>
        <w:jc w:val="both"/>
        <w:rPr>
          <w:noProof/>
        </w:rPr>
      </w:pPr>
    </w:p>
    <w:p w14:paraId="2FC86A6F" w14:textId="5D1FDB44" w:rsidR="006B5596" w:rsidRDefault="006B5596" w:rsidP="00937306">
      <w:pPr>
        <w:spacing w:line="360" w:lineRule="auto"/>
        <w:jc w:val="both"/>
        <w:rPr>
          <w:noProof/>
        </w:rPr>
      </w:pPr>
    </w:p>
    <w:p w14:paraId="64E86D46" w14:textId="6ED0F1FB" w:rsidR="006B5596" w:rsidRDefault="006B5596" w:rsidP="00937306">
      <w:pPr>
        <w:spacing w:line="360" w:lineRule="auto"/>
        <w:jc w:val="both"/>
        <w:rPr>
          <w:noProof/>
        </w:rPr>
      </w:pPr>
    </w:p>
    <w:p w14:paraId="12CAF234" w14:textId="4B576EA6" w:rsidR="006B5596" w:rsidRDefault="006B5596" w:rsidP="00937306">
      <w:pPr>
        <w:spacing w:line="360" w:lineRule="auto"/>
        <w:jc w:val="both"/>
        <w:rPr>
          <w:noProof/>
        </w:rPr>
      </w:pPr>
    </w:p>
    <w:p w14:paraId="20203160" w14:textId="3DD67535" w:rsidR="006B5596" w:rsidRDefault="006B5596" w:rsidP="00937306">
      <w:pPr>
        <w:spacing w:line="360" w:lineRule="auto"/>
        <w:jc w:val="both"/>
        <w:rPr>
          <w:rFonts w:ascii="Arial" w:hAnsi="Arial" w:cs="Arial"/>
          <w:noProof/>
        </w:rPr>
      </w:pPr>
      <w:r w:rsidRPr="00DC04B6">
        <w:rPr>
          <w:rFonts w:ascii="Arial" w:hAnsi="Arial" w:cs="Arial"/>
          <w:noProof/>
        </w:rPr>
        <w:t xml:space="preserve">3 </w:t>
      </w:r>
      <w:r w:rsidR="00DC04B6" w:rsidRPr="00DC04B6">
        <w:rPr>
          <w:rFonts w:ascii="Arial" w:hAnsi="Arial" w:cs="Arial"/>
          <w:noProof/>
        </w:rPr>
        <w:t>-</w:t>
      </w:r>
      <w:r w:rsidRPr="00DC04B6">
        <w:rPr>
          <w:rFonts w:ascii="Arial" w:hAnsi="Arial" w:cs="Arial"/>
          <w:noProof/>
        </w:rPr>
        <w:t xml:space="preserve"> Seleciona um ator. Se quiseres, podes editá-lo</w:t>
      </w:r>
      <w:r w:rsidR="00DC04B6" w:rsidRPr="00DC04B6">
        <w:rPr>
          <w:rFonts w:ascii="Arial" w:hAnsi="Arial" w:cs="Arial"/>
          <w:noProof/>
        </w:rPr>
        <w:t>, por exemplo, mudando as cores (lápis).</w:t>
      </w:r>
    </w:p>
    <w:p w14:paraId="2978480B" w14:textId="675B56F5" w:rsidR="004F56D5" w:rsidRPr="00DC04B6" w:rsidRDefault="004F56D5" w:rsidP="00937306">
      <w:pPr>
        <w:spacing w:line="360" w:lineRule="auto"/>
        <w:jc w:val="both"/>
        <w:rPr>
          <w:rFonts w:ascii="Arial" w:hAnsi="Arial" w:cs="Arial"/>
          <w:noProof/>
        </w:rPr>
      </w:pPr>
      <w:r w:rsidRPr="00DC04B6">
        <w:rPr>
          <w:rFonts w:ascii="Arial" w:hAnsi="Arial" w:cs="Arial"/>
        </w:rPr>
        <w:drawing>
          <wp:anchor distT="0" distB="0" distL="114300" distR="114300" simplePos="0" relativeHeight="251673600" behindDoc="0" locked="0" layoutInCell="1" allowOverlap="1" wp14:anchorId="2EFC09F9" wp14:editId="557A8776">
            <wp:simplePos x="0" y="0"/>
            <wp:positionH relativeFrom="margin">
              <wp:posOffset>1471295</wp:posOffset>
            </wp:positionH>
            <wp:positionV relativeFrom="paragraph">
              <wp:posOffset>194473</wp:posOffset>
            </wp:positionV>
            <wp:extent cx="2580005" cy="1506855"/>
            <wp:effectExtent l="0" t="0" r="0" b="4445"/>
            <wp:wrapNone/>
            <wp:docPr id="5" name="Imagem 3" descr="Uma imagem com texto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A5605C27-AA09-3949-B959-916DE118111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3" descr="Uma imagem com texto&#10;&#10;Descrição gerada automaticamente">
                      <a:extLst>
                        <a:ext uri="{FF2B5EF4-FFF2-40B4-BE49-F238E27FC236}">
                          <a16:creationId xmlns:a16="http://schemas.microsoft.com/office/drawing/2014/main" id="{A5605C27-AA09-3949-B959-916DE118111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78" t="70144" r="6276" b="-1"/>
                    <a:stretch/>
                  </pic:blipFill>
                  <pic:spPr>
                    <a:xfrm>
                      <a:off x="0" y="0"/>
                      <a:ext cx="258000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E177F0" w14:textId="6CCF0C27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</w:p>
    <w:p w14:paraId="65AD80DE" w14:textId="3FB4253C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</w:p>
    <w:p w14:paraId="42C873A8" w14:textId="2EDD00D4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  <w:r w:rsidRPr="009E4AE8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F27976" wp14:editId="55D78497">
                <wp:simplePos x="0" y="0"/>
                <wp:positionH relativeFrom="column">
                  <wp:posOffset>3500227</wp:posOffset>
                </wp:positionH>
                <wp:positionV relativeFrom="paragraph">
                  <wp:posOffset>77615</wp:posOffset>
                </wp:positionV>
                <wp:extent cx="552261" cy="261708"/>
                <wp:effectExtent l="0" t="0" r="0" b="5080"/>
                <wp:wrapNone/>
                <wp:docPr id="6" name="Anel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261" cy="261708"/>
                        </a:xfrm>
                        <a:prstGeom prst="donut">
                          <a:avLst>
                            <a:gd name="adj" fmla="val 8907"/>
                          </a:avLst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F70C7" id="Anel 17" o:spid="_x0000_s1026" type="#_x0000_t23" style="position:absolute;margin-left:275.6pt;margin-top:6.1pt;width:43.5pt;height:20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" adj="912" fillcolor="#c00000" stroked="f" strokeweight="1pt">
                <v:stroke joinstyle="miter"/>
              </v:shape>
            </w:pict>
          </mc:Fallback>
        </mc:AlternateContent>
      </w:r>
    </w:p>
    <w:p w14:paraId="55821D50" w14:textId="10F3FCE1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</w:p>
    <w:p w14:paraId="7A6AFCFD" w14:textId="6F758321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  <w:r w:rsidRPr="009E4AE8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0C592D3" wp14:editId="205DD97D">
                <wp:simplePos x="0" y="0"/>
                <wp:positionH relativeFrom="column">
                  <wp:posOffset>3499246</wp:posOffset>
                </wp:positionH>
                <wp:positionV relativeFrom="paragraph">
                  <wp:posOffset>66863</wp:posOffset>
                </wp:positionV>
                <wp:extent cx="552261" cy="261708"/>
                <wp:effectExtent l="0" t="0" r="0" b="5080"/>
                <wp:wrapNone/>
                <wp:docPr id="7" name="Anel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261" cy="261708"/>
                        </a:xfrm>
                        <a:prstGeom prst="donut">
                          <a:avLst>
                            <a:gd name="adj" fmla="val 8907"/>
                          </a:avLst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CAE9D" id="Anel 17" o:spid="_x0000_s1026" type="#_x0000_t23" style="position:absolute;margin-left:275.55pt;margin-top:5.25pt;width:43.5pt;height:20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" adj="912" fillcolor="#c00000" stroked="f" strokeweight="1pt">
                <v:stroke joinstyle="miter"/>
              </v:shape>
            </w:pict>
          </mc:Fallback>
        </mc:AlternateContent>
      </w:r>
    </w:p>
    <w:p w14:paraId="29A2C4EC" w14:textId="16E63004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</w:p>
    <w:p w14:paraId="4994B7CB" w14:textId="714A8173" w:rsidR="00DC04B6" w:rsidRDefault="00DC04B6" w:rsidP="00937306">
      <w:pPr>
        <w:spacing w:line="360" w:lineRule="auto"/>
        <w:jc w:val="both"/>
        <w:rPr>
          <w:rFonts w:ascii="Arial" w:hAnsi="Arial" w:cs="Arial"/>
        </w:rPr>
      </w:pPr>
    </w:p>
    <w:p w14:paraId="525503ED" w14:textId="327FC94A" w:rsidR="00DC04B6" w:rsidRPr="003A2918" w:rsidRDefault="00DC04B6" w:rsidP="0093730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4 - Seleciona o bloco de </w:t>
      </w:r>
      <w:r w:rsidRPr="00C638DE">
        <w:rPr>
          <w:rFonts w:ascii="Arial" w:hAnsi="Arial" w:cs="Arial"/>
          <w:b/>
          <w:bCs/>
          <w:color w:val="FFC000"/>
        </w:rPr>
        <w:t>Eventos</w:t>
      </w:r>
      <w:r>
        <w:rPr>
          <w:rFonts w:ascii="Arial" w:hAnsi="Arial" w:cs="Arial"/>
        </w:rPr>
        <w:t xml:space="preserve">. </w:t>
      </w:r>
      <w:r w:rsidR="00C638DE">
        <w:rPr>
          <w:rFonts w:ascii="Arial" w:hAnsi="Arial" w:cs="Arial"/>
        </w:rPr>
        <w:t>A</w:t>
      </w:r>
      <w:r w:rsidR="00C638DE" w:rsidRPr="00C638DE">
        <w:rPr>
          <w:rFonts w:ascii="Arial" w:hAnsi="Arial" w:cs="Arial"/>
        </w:rPr>
        <w:t>rraste para a área de programação</w:t>
      </w:r>
      <w:r w:rsidR="00C638DE">
        <w:rPr>
          <w:rFonts w:ascii="Arial" w:hAnsi="Arial" w:cs="Arial"/>
        </w:rPr>
        <w:t xml:space="preserve"> o bloco </w:t>
      </w:r>
      <w:r w:rsidR="00C638DE" w:rsidRPr="00C638DE">
        <w:rPr>
          <w:rFonts w:ascii="Arial" w:hAnsi="Arial" w:cs="Arial"/>
          <w:b/>
          <w:bCs/>
          <w:color w:val="FFBF02"/>
        </w:rPr>
        <w:t>quando alguém clicar</w:t>
      </w:r>
      <w:r w:rsidR="00C638DE" w:rsidRPr="00C638DE">
        <w:rPr>
          <w:rFonts w:ascii="Arial" w:hAnsi="Arial" w:cs="Arial"/>
          <w:b/>
          <w:bCs/>
          <w:color w:val="FFC000"/>
        </w:rPr>
        <w:t xml:space="preserve"> </w:t>
      </w:r>
      <w:r w:rsidR="00C638DE" w:rsidRPr="00C638DE">
        <w:rPr>
          <w:rFonts w:ascii="Arial" w:hAnsi="Arial" w:cs="Arial"/>
        </w:rPr>
        <w:t xml:space="preserve">na </w:t>
      </w:r>
      <w:r w:rsidR="00C638DE" w:rsidRPr="00C638DE">
        <w:rPr>
          <w:rFonts w:ascii="Arial" w:hAnsi="Arial" w:cs="Arial"/>
          <w:b/>
          <w:bCs/>
          <w:color w:val="4CC056"/>
        </w:rPr>
        <w:t>bandeira verde</w:t>
      </w:r>
      <w:r w:rsidR="00C638DE" w:rsidRPr="00C638DE">
        <w:rPr>
          <w:rFonts w:ascii="Arial" w:hAnsi="Arial" w:cs="Arial"/>
        </w:rPr>
        <w:t xml:space="preserve">. </w:t>
      </w:r>
      <w:r w:rsidR="004F56D5">
        <w:rPr>
          <w:rFonts w:ascii="Arial" w:hAnsi="Arial" w:cs="Arial"/>
        </w:rPr>
        <w:t>Junta</w:t>
      </w:r>
      <w:r w:rsidR="00C638DE" w:rsidRPr="00C638DE">
        <w:rPr>
          <w:rFonts w:ascii="Arial" w:hAnsi="Arial" w:cs="Arial"/>
        </w:rPr>
        <w:t xml:space="preserve"> 3 </w:t>
      </w:r>
      <w:r w:rsidR="00C638DE" w:rsidRPr="004F56D5">
        <w:rPr>
          <w:rFonts w:ascii="Arial" w:hAnsi="Arial" w:cs="Arial"/>
          <w:b/>
          <w:bCs/>
          <w:color w:val="4C98FF"/>
        </w:rPr>
        <w:t xml:space="preserve">blocos de </w:t>
      </w:r>
      <w:r w:rsidR="004F56D5" w:rsidRPr="004F56D5">
        <w:rPr>
          <w:rFonts w:ascii="Arial" w:hAnsi="Arial" w:cs="Arial"/>
          <w:b/>
          <w:bCs/>
          <w:color w:val="4C98FF"/>
        </w:rPr>
        <w:t>movimento</w:t>
      </w:r>
      <w:r w:rsidR="004F56D5">
        <w:rPr>
          <w:rFonts w:ascii="Arial" w:hAnsi="Arial" w:cs="Arial"/>
        </w:rPr>
        <w:t xml:space="preserve"> à tua escolha</w:t>
      </w:r>
      <w:r w:rsidR="00C638DE" w:rsidRPr="00C638DE">
        <w:rPr>
          <w:rFonts w:ascii="Arial" w:hAnsi="Arial" w:cs="Arial"/>
        </w:rPr>
        <w:t xml:space="preserve"> ao evento. Prev</w:t>
      </w:r>
      <w:r w:rsidR="004F56D5">
        <w:rPr>
          <w:rFonts w:ascii="Arial" w:hAnsi="Arial" w:cs="Arial"/>
        </w:rPr>
        <w:t>ê</w:t>
      </w:r>
      <w:r w:rsidR="00C638DE" w:rsidRPr="00C638DE">
        <w:rPr>
          <w:rFonts w:ascii="Arial" w:hAnsi="Arial" w:cs="Arial"/>
        </w:rPr>
        <w:t xml:space="preserve"> o que o </w:t>
      </w:r>
      <w:r w:rsidR="004F56D5">
        <w:rPr>
          <w:rFonts w:ascii="Arial" w:hAnsi="Arial" w:cs="Arial"/>
        </w:rPr>
        <w:t>ator</w:t>
      </w:r>
      <w:r w:rsidR="00C638DE" w:rsidRPr="00C638DE">
        <w:rPr>
          <w:rFonts w:ascii="Arial" w:hAnsi="Arial" w:cs="Arial"/>
        </w:rPr>
        <w:t xml:space="preserve"> irá fazer quando clicar na bandeira verde. Depois, cli</w:t>
      </w:r>
      <w:r w:rsidR="004F56D5">
        <w:rPr>
          <w:rFonts w:ascii="Arial" w:hAnsi="Arial" w:cs="Arial"/>
        </w:rPr>
        <w:t>ca</w:t>
      </w:r>
      <w:r w:rsidR="00C638DE" w:rsidRPr="00C638DE">
        <w:rPr>
          <w:rFonts w:ascii="Arial" w:hAnsi="Arial" w:cs="Arial"/>
        </w:rPr>
        <w:t xml:space="preserve"> na bandeira verde</w:t>
      </w:r>
      <w:r w:rsidR="004F56D5">
        <w:rPr>
          <w:rFonts w:ascii="Arial" w:hAnsi="Arial" w:cs="Arial"/>
        </w:rPr>
        <w:t>.</w:t>
      </w:r>
      <w:r w:rsidR="004F56D5" w:rsidRPr="004F56D5">
        <w:rPr>
          <w:rFonts w:ascii="Arial" w:hAnsi="Arial" w:cs="Arial"/>
        </w:rPr>
        <w:t xml:space="preserve"> </w:t>
      </w:r>
    </w:p>
    <w:sectPr w:rsidR="00DC04B6" w:rsidRPr="003A2918" w:rsidSect="002A7740">
      <w:footerReference w:type="default" r:id="rId10"/>
      <w:footerReference w:type="first" r:id="rId11"/>
      <w:pgSz w:w="11900" w:h="16840"/>
      <w:pgMar w:top="64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29B2E" w14:textId="77777777" w:rsidR="00233D83" w:rsidRDefault="00233D83" w:rsidP="00071526">
      <w:r>
        <w:separator/>
      </w:r>
    </w:p>
  </w:endnote>
  <w:endnote w:type="continuationSeparator" w:id="0">
    <w:p w14:paraId="75951157" w14:textId="77777777" w:rsidR="00233D83" w:rsidRDefault="00233D83" w:rsidP="000715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316C7" w14:textId="77777777" w:rsidR="003A2918" w:rsidRDefault="003A2918" w:rsidP="003A2918">
    <w:pPr>
      <w:pStyle w:val="Rodap"/>
      <w:pBdr>
        <w:top w:val="single" w:sz="48" w:space="1" w:color="1F628E"/>
      </w:pBdr>
    </w:pPr>
    <w:r>
      <w:t>O robô aspirador</w:t>
    </w:r>
  </w:p>
  <w:p w14:paraId="4E8AAC98" w14:textId="1B92EA46" w:rsidR="00CD1AAC" w:rsidRPr="003A2918" w:rsidRDefault="003A2918" w:rsidP="003A2918">
    <w:pPr>
      <w:pStyle w:val="Rodap"/>
    </w:pPr>
    <w:r>
      <w:t>3.º / 4.º Ano | Ciências da Computação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8F8B6" w14:textId="1A514AEC" w:rsidR="0035214F" w:rsidRDefault="00611933" w:rsidP="0035214F">
    <w:pPr>
      <w:pStyle w:val="Rodap"/>
      <w:pBdr>
        <w:top w:val="single" w:sz="48" w:space="1" w:color="1F628E"/>
      </w:pBdr>
    </w:pPr>
    <w:r>
      <w:t>Programar um ator</w:t>
    </w:r>
  </w:p>
  <w:p w14:paraId="7D215F7B" w14:textId="21A5E3D8" w:rsidR="0035214F" w:rsidRDefault="0073581B">
    <w:pPr>
      <w:pStyle w:val="Rodap"/>
    </w:pPr>
    <w:r>
      <w:t>3</w:t>
    </w:r>
    <w:r w:rsidR="0035214F">
      <w:t xml:space="preserve">.º / </w:t>
    </w:r>
    <w:r>
      <w:t>4</w:t>
    </w:r>
    <w:r w:rsidR="0035214F">
      <w:t>.º Ano | Ciências da Computação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EE46BA" w14:textId="77777777" w:rsidR="00233D83" w:rsidRDefault="00233D83" w:rsidP="00071526">
      <w:r>
        <w:separator/>
      </w:r>
    </w:p>
  </w:footnote>
  <w:footnote w:type="continuationSeparator" w:id="0">
    <w:p w14:paraId="5CF3946F" w14:textId="77777777" w:rsidR="00233D83" w:rsidRDefault="00233D83" w:rsidP="000715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E9D"/>
    <w:rsid w:val="000019B0"/>
    <w:rsid w:val="000118A8"/>
    <w:rsid w:val="00033F80"/>
    <w:rsid w:val="00045E67"/>
    <w:rsid w:val="000464AC"/>
    <w:rsid w:val="00055A6A"/>
    <w:rsid w:val="00055BA0"/>
    <w:rsid w:val="00071526"/>
    <w:rsid w:val="000725A5"/>
    <w:rsid w:val="0009490A"/>
    <w:rsid w:val="000B27A7"/>
    <w:rsid w:val="000D3B2B"/>
    <w:rsid w:val="000F1D10"/>
    <w:rsid w:val="000F5997"/>
    <w:rsid w:val="0018247E"/>
    <w:rsid w:val="00185955"/>
    <w:rsid w:val="00186E9D"/>
    <w:rsid w:val="001A0C0D"/>
    <w:rsid w:val="001C3DD4"/>
    <w:rsid w:val="001C663F"/>
    <w:rsid w:val="001E18F5"/>
    <w:rsid w:val="001F3F13"/>
    <w:rsid w:val="001F4D9B"/>
    <w:rsid w:val="001F5205"/>
    <w:rsid w:val="00202464"/>
    <w:rsid w:val="00233D83"/>
    <w:rsid w:val="00237EFF"/>
    <w:rsid w:val="002578E6"/>
    <w:rsid w:val="002615A5"/>
    <w:rsid w:val="00274B41"/>
    <w:rsid w:val="00277DCD"/>
    <w:rsid w:val="0029238C"/>
    <w:rsid w:val="002A7740"/>
    <w:rsid w:val="002B6229"/>
    <w:rsid w:val="002C3F4C"/>
    <w:rsid w:val="003039D7"/>
    <w:rsid w:val="00314B31"/>
    <w:rsid w:val="00326593"/>
    <w:rsid w:val="003377C3"/>
    <w:rsid w:val="00340B78"/>
    <w:rsid w:val="0035214F"/>
    <w:rsid w:val="00356E37"/>
    <w:rsid w:val="00376F69"/>
    <w:rsid w:val="00384D0A"/>
    <w:rsid w:val="00387D60"/>
    <w:rsid w:val="003A2918"/>
    <w:rsid w:val="00417D80"/>
    <w:rsid w:val="00423A0A"/>
    <w:rsid w:val="0044558A"/>
    <w:rsid w:val="00483A2C"/>
    <w:rsid w:val="004A1C06"/>
    <w:rsid w:val="004D0F77"/>
    <w:rsid w:val="004D671D"/>
    <w:rsid w:val="004F56D5"/>
    <w:rsid w:val="00503E78"/>
    <w:rsid w:val="005056EC"/>
    <w:rsid w:val="00567F3D"/>
    <w:rsid w:val="00596FFB"/>
    <w:rsid w:val="005D0521"/>
    <w:rsid w:val="005F0D35"/>
    <w:rsid w:val="005F4147"/>
    <w:rsid w:val="00611933"/>
    <w:rsid w:val="00646F3F"/>
    <w:rsid w:val="0066139B"/>
    <w:rsid w:val="006B5596"/>
    <w:rsid w:val="006D77FC"/>
    <w:rsid w:val="00723B6A"/>
    <w:rsid w:val="007348B5"/>
    <w:rsid w:val="0073581B"/>
    <w:rsid w:val="00763354"/>
    <w:rsid w:val="00771955"/>
    <w:rsid w:val="00781BD4"/>
    <w:rsid w:val="00791C3A"/>
    <w:rsid w:val="00797BAB"/>
    <w:rsid w:val="007D406E"/>
    <w:rsid w:val="007D42EF"/>
    <w:rsid w:val="007F70F6"/>
    <w:rsid w:val="00806FCA"/>
    <w:rsid w:val="00830C52"/>
    <w:rsid w:val="0084498A"/>
    <w:rsid w:val="00874014"/>
    <w:rsid w:val="008879E1"/>
    <w:rsid w:val="008B1ACB"/>
    <w:rsid w:val="008B5BC8"/>
    <w:rsid w:val="008B6968"/>
    <w:rsid w:val="008C634A"/>
    <w:rsid w:val="00901861"/>
    <w:rsid w:val="009018E9"/>
    <w:rsid w:val="009058B4"/>
    <w:rsid w:val="009073E3"/>
    <w:rsid w:val="009226D2"/>
    <w:rsid w:val="00923B56"/>
    <w:rsid w:val="00924B8A"/>
    <w:rsid w:val="00937306"/>
    <w:rsid w:val="0099116D"/>
    <w:rsid w:val="009A025D"/>
    <w:rsid w:val="009B28C9"/>
    <w:rsid w:val="009C019E"/>
    <w:rsid w:val="009C0401"/>
    <w:rsid w:val="009D48BC"/>
    <w:rsid w:val="009E4AE8"/>
    <w:rsid w:val="00A2275F"/>
    <w:rsid w:val="00A32F0C"/>
    <w:rsid w:val="00A55530"/>
    <w:rsid w:val="00AA240D"/>
    <w:rsid w:val="00AC5F64"/>
    <w:rsid w:val="00AE6778"/>
    <w:rsid w:val="00AF31BB"/>
    <w:rsid w:val="00B039B2"/>
    <w:rsid w:val="00B0568A"/>
    <w:rsid w:val="00B2354A"/>
    <w:rsid w:val="00B33A25"/>
    <w:rsid w:val="00B350C3"/>
    <w:rsid w:val="00B37FCC"/>
    <w:rsid w:val="00B56232"/>
    <w:rsid w:val="00B6693A"/>
    <w:rsid w:val="00BD2E91"/>
    <w:rsid w:val="00BF7D64"/>
    <w:rsid w:val="00C26A2F"/>
    <w:rsid w:val="00C31926"/>
    <w:rsid w:val="00C333D9"/>
    <w:rsid w:val="00C56DD9"/>
    <w:rsid w:val="00C638DE"/>
    <w:rsid w:val="00C758AD"/>
    <w:rsid w:val="00C87634"/>
    <w:rsid w:val="00CD1AAC"/>
    <w:rsid w:val="00CF2302"/>
    <w:rsid w:val="00D1191A"/>
    <w:rsid w:val="00D172AA"/>
    <w:rsid w:val="00D20846"/>
    <w:rsid w:val="00D223E7"/>
    <w:rsid w:val="00D450A3"/>
    <w:rsid w:val="00D60BE4"/>
    <w:rsid w:val="00D86C4C"/>
    <w:rsid w:val="00DA3E49"/>
    <w:rsid w:val="00DB220A"/>
    <w:rsid w:val="00DB5100"/>
    <w:rsid w:val="00DC04B6"/>
    <w:rsid w:val="00DD0877"/>
    <w:rsid w:val="00DD38CE"/>
    <w:rsid w:val="00DF23A3"/>
    <w:rsid w:val="00DF7EE7"/>
    <w:rsid w:val="00E003D6"/>
    <w:rsid w:val="00E0410A"/>
    <w:rsid w:val="00E14FE3"/>
    <w:rsid w:val="00E21C6A"/>
    <w:rsid w:val="00E548DF"/>
    <w:rsid w:val="00EE04A7"/>
    <w:rsid w:val="00EE47B9"/>
    <w:rsid w:val="00F079D9"/>
    <w:rsid w:val="00F2216F"/>
    <w:rsid w:val="00F365E0"/>
    <w:rsid w:val="00F7419B"/>
    <w:rsid w:val="00FD161B"/>
    <w:rsid w:val="00FE6AD4"/>
    <w:rsid w:val="00F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01F22"/>
  <w15:chartTrackingRefBased/>
  <w15:docId w15:val="{212CEAEC-0AF5-D14C-9211-00A7E49D7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71526"/>
  </w:style>
  <w:style w:type="paragraph" w:styleId="Rodap">
    <w:name w:val="footer"/>
    <w:basedOn w:val="Normal"/>
    <w:link w:val="Rodap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071526"/>
  </w:style>
  <w:style w:type="paragraph" w:styleId="PargrafodaLista">
    <w:name w:val="List Paragraph"/>
    <w:basedOn w:val="Normal"/>
    <w:uiPriority w:val="34"/>
    <w:qFormat/>
    <w:rsid w:val="00B350C3"/>
    <w:pPr>
      <w:ind w:left="720"/>
      <w:contextualSpacing/>
    </w:pPr>
  </w:style>
  <w:style w:type="character" w:styleId="Hiperligao">
    <w:name w:val="Hyperlink"/>
    <w:basedOn w:val="Tipodeletrapredefinidodopargrafo"/>
    <w:uiPriority w:val="99"/>
    <w:semiHidden/>
    <w:unhideWhenUsed/>
    <w:rsid w:val="0084498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B5623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PT"/>
    </w:rPr>
  </w:style>
  <w:style w:type="table" w:styleId="TabelacomGrelha">
    <w:name w:val="Table Grid"/>
    <w:basedOn w:val="Tabelanormal"/>
    <w:uiPriority w:val="39"/>
    <w:rsid w:val="00D450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0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6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rodolfopinto/Dropbox/2020-2021/CC%20Atividades%20Novo%20Design/Novodesign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9560FD-8181-DE40-9DBE-3EBF5E7F2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Novodesign.dotx</Template>
  <TotalTime>19</TotalTime>
  <Pages>1</Pages>
  <Words>94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Rodolfo Duarte Pinto</cp:lastModifiedBy>
  <cp:revision>3</cp:revision>
  <dcterms:created xsi:type="dcterms:W3CDTF">2022-03-15T11:25:00Z</dcterms:created>
  <dcterms:modified xsi:type="dcterms:W3CDTF">2022-03-15T13:55:00Z</dcterms:modified>
</cp:coreProperties>
</file>